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danych.docx</dmsv2BaseFileName>
    <dmsv2BaseDisplayName xmlns="http://schemas.microsoft.com/sharepoint/v3">Załącznik nr 6 do SWZ - Wzór umowy powierzenia przetwarzania danych</dmsv2BaseDisplayName>
    <dmsv2SWPP2ObjectNumber xmlns="http://schemas.microsoft.com/sharepoint/v3">POST/DYS/OLD/GZ/00547/2026                        </dmsv2SWPP2ObjectNumber>
    <dmsv2SWPP2SumMD5 xmlns="http://schemas.microsoft.com/sharepoint/v3">8683058e60dcd857a25d9ab7afdd9c7f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24390891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PR4UJWENCY6Q-371514832-17181</_dlc_DocId>
    <_dlc_DocIdUrl xmlns="a19cb1c7-c5c7-46d4-85ae-d83685407bba">
      <Url>https://swpp2.dms.gkpge.pl/sites/42/_layouts/15/DocIdRedir.aspx?ID=PR4UJWENCY6Q-371514832-17181</Url>
      <Description>PR4UJWENCY6Q-371514832-17181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8DC00DC7-05A2-4BA3-90D2-1E0687D3522D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C0A46A6-58DC-4B98-9703-AE3A356089DC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9e5e8364-a1dd-460c-acda-98a42ffd7206</vt:lpwstr>
  </property>
</Properties>
</file>